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28A" w:rsidRPr="00B0132B" w:rsidRDefault="00D8528A" w:rsidP="00C55A5E">
      <w:pPr>
        <w:pStyle w:val="Heading1"/>
        <w:rPr>
          <w:sz w:val="20"/>
          <w:szCs w:val="20"/>
          <w:lang w:val="es-ES"/>
        </w:rPr>
      </w:pPr>
      <w:bookmarkStart w:id="0" w:name="_GoBack"/>
      <w:bookmarkEnd w:id="0"/>
      <w:r>
        <w:rPr>
          <w:sz w:val="20"/>
          <w:szCs w:val="20"/>
          <w:lang w:val="es-ES"/>
        </w:rPr>
        <w:t xml:space="preserve">LICEUL TEHNOLOGIC </w:t>
      </w:r>
      <w:r w:rsidRPr="00B0132B">
        <w:rPr>
          <w:sz w:val="20"/>
          <w:szCs w:val="20"/>
          <w:lang w:val="es-ES"/>
        </w:rPr>
        <w:t xml:space="preserve"> “N. OLAHUS” ORASTIE</w:t>
      </w:r>
      <w:r>
        <w:rPr>
          <w:sz w:val="20"/>
          <w:szCs w:val="20"/>
          <w:lang w:val="es-ES"/>
        </w:rPr>
        <w:t xml:space="preserve">                          AVIZAT                               APROBAT                     </w:t>
      </w:r>
    </w:p>
    <w:p w:rsidR="00D8528A" w:rsidRPr="00B0132B" w:rsidRDefault="00D8528A" w:rsidP="00C55A5E">
      <w:pPr>
        <w:rPr>
          <w:lang w:val="es-ES"/>
        </w:rPr>
      </w:pPr>
      <w:r>
        <w:rPr>
          <w:lang w:val="es-ES"/>
        </w:rPr>
        <w:t>ARIA CURRICULARA TEHNOLOGII</w:t>
      </w:r>
    </w:p>
    <w:p w:rsidR="00D8528A" w:rsidRDefault="00D8528A" w:rsidP="00475D5F">
      <w:pPr>
        <w:rPr>
          <w:lang w:val="es-ES"/>
        </w:rPr>
      </w:pPr>
      <w:r>
        <w:rPr>
          <w:lang w:val="es-ES"/>
        </w:rPr>
        <w:t xml:space="preserve"> CLASA a  XI-a   D   -INVATAMANT  PROFESIONAL</w:t>
      </w:r>
    </w:p>
    <w:p w:rsidR="00D8528A" w:rsidRPr="00470B2B" w:rsidRDefault="00D8528A" w:rsidP="00475D5F">
      <w:pPr>
        <w:rPr>
          <w:sz w:val="24"/>
          <w:szCs w:val="24"/>
          <w:lang w:val="es-ES"/>
        </w:rPr>
      </w:pPr>
      <w:r>
        <w:rPr>
          <w:lang w:val="es-ES"/>
        </w:rPr>
        <w:t xml:space="preserve"> </w:t>
      </w:r>
      <w:r w:rsidRPr="00CC79FF">
        <w:rPr>
          <w:lang w:val="pt-BR"/>
        </w:rPr>
        <w:t>SPECIALITATEA</w:t>
      </w:r>
      <w:r w:rsidRPr="00CC79FF">
        <w:rPr>
          <w:sz w:val="24"/>
          <w:szCs w:val="24"/>
          <w:lang w:val="pt-BR"/>
        </w:rPr>
        <w:t>- Mecanic utilaje si instalatii in industrie</w:t>
      </w:r>
    </w:p>
    <w:p w:rsidR="00D8528A" w:rsidRPr="00CC79FF" w:rsidRDefault="00D8528A" w:rsidP="00475D5F">
      <w:pPr>
        <w:rPr>
          <w:sz w:val="22"/>
          <w:szCs w:val="22"/>
          <w:lang w:val="pt-BR"/>
        </w:rPr>
      </w:pPr>
    </w:p>
    <w:p w:rsidR="00D8528A" w:rsidRPr="00CC79FF" w:rsidRDefault="00D8528A" w:rsidP="00475D5F">
      <w:pPr>
        <w:rPr>
          <w:b/>
          <w:bCs/>
          <w:sz w:val="22"/>
          <w:szCs w:val="22"/>
          <w:u w:val="single"/>
          <w:lang w:val="es-ES"/>
        </w:rPr>
      </w:pPr>
      <w:r w:rsidRPr="00CC79FF">
        <w:rPr>
          <w:b/>
          <w:bCs/>
          <w:sz w:val="22"/>
          <w:szCs w:val="22"/>
          <w:lang w:val="pt-BR"/>
        </w:rPr>
        <w:t xml:space="preserve">                                                    </w:t>
      </w:r>
      <w:r w:rsidRPr="00CC79FF">
        <w:rPr>
          <w:b/>
          <w:bCs/>
          <w:sz w:val="22"/>
          <w:szCs w:val="22"/>
          <w:u w:val="single"/>
          <w:lang w:val="es-ES"/>
        </w:rPr>
        <w:t xml:space="preserve">TEMATICA  LUCRARILOR  DE  ABSOLVIRE           </w:t>
      </w:r>
    </w:p>
    <w:p w:rsidR="00D8528A" w:rsidRPr="00CC79FF" w:rsidRDefault="00D8528A" w:rsidP="00CC79FF">
      <w:pPr>
        <w:jc w:val="center"/>
        <w:rPr>
          <w:b/>
          <w:bCs/>
          <w:sz w:val="22"/>
          <w:szCs w:val="22"/>
          <w:u w:val="single"/>
          <w:lang w:val="es-ES"/>
        </w:rPr>
      </w:pPr>
      <w:r w:rsidRPr="00CC79FF">
        <w:rPr>
          <w:b/>
          <w:bCs/>
          <w:sz w:val="22"/>
          <w:szCs w:val="22"/>
          <w:lang w:val="es-ES"/>
        </w:rPr>
        <w:t>2013- 2014</w:t>
      </w:r>
    </w:p>
    <w:tbl>
      <w:tblPr>
        <w:tblW w:w="10440" w:type="dxa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600"/>
        <w:gridCol w:w="3260"/>
        <w:gridCol w:w="1600"/>
        <w:gridCol w:w="1440"/>
      </w:tblGrid>
      <w:tr w:rsidR="00D8528A" w:rsidRPr="00C55A5E" w:rsidTr="00CC79FF">
        <w:trPr>
          <w:cantSplit/>
          <w:trHeight w:val="491"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Nr.</w:t>
            </w:r>
            <w:r>
              <w:rPr>
                <w:sz w:val="24"/>
                <w:szCs w:val="24"/>
              </w:rPr>
              <w:t>c</w:t>
            </w:r>
            <w:r w:rsidRPr="00C55A5E">
              <w:rPr>
                <w:sz w:val="24"/>
                <w:szCs w:val="24"/>
              </w:rPr>
              <w:t>rt</w:t>
            </w:r>
          </w:p>
        </w:tc>
        <w:tc>
          <w:tcPr>
            <w:tcW w:w="3600" w:type="dxa"/>
          </w:tcPr>
          <w:p w:rsidR="00D8528A" w:rsidRPr="00C55A5E" w:rsidRDefault="00D8528A" w:rsidP="001E3C71">
            <w:pPr>
              <w:pStyle w:val="Heading2"/>
              <w:rPr>
                <w:sz w:val="24"/>
                <w:szCs w:val="24"/>
                <w:u w:val="none"/>
              </w:rPr>
            </w:pPr>
            <w:r w:rsidRPr="00C55A5E">
              <w:rPr>
                <w:sz w:val="24"/>
                <w:szCs w:val="24"/>
                <w:u w:val="none"/>
              </w:rPr>
              <w:t>Unitatea de competenta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Denumirea lucrarii  de proiect</w:t>
            </w:r>
          </w:p>
        </w:tc>
        <w:tc>
          <w:tcPr>
            <w:tcW w:w="1600" w:type="dxa"/>
          </w:tcPr>
          <w:p w:rsidR="00D8528A" w:rsidRPr="00C55A5E" w:rsidRDefault="00D8528A" w:rsidP="001E3C71">
            <w:pPr>
              <w:pStyle w:val="Heading3"/>
              <w:rPr>
                <w:u w:val="none"/>
              </w:rPr>
            </w:pPr>
            <w:r w:rsidRPr="00C55A5E">
              <w:rPr>
                <w:u w:val="none"/>
              </w:rPr>
              <w:t>Coordonator</w:t>
            </w:r>
          </w:p>
        </w:tc>
        <w:tc>
          <w:tcPr>
            <w:tcW w:w="14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 xml:space="preserve">  Obs.</w:t>
            </w:r>
          </w:p>
        </w:tc>
      </w:tr>
      <w:tr w:rsidR="00D8528A" w:rsidRPr="00C55A5E" w:rsidTr="00CC79FF">
        <w:trPr>
          <w:cantSplit/>
          <w:trHeight w:val="397"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</w:t>
            </w:r>
          </w:p>
        </w:tc>
        <w:tc>
          <w:tcPr>
            <w:tcW w:w="3600" w:type="dxa"/>
          </w:tcPr>
          <w:p w:rsidR="00D8528A" w:rsidRPr="00CC79FF" w:rsidRDefault="00D8528A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MIII-Repararea si punerea in functiune a masinilor , utilajelor si instalatiilor</w:t>
            </w:r>
          </w:p>
        </w:tc>
        <w:tc>
          <w:tcPr>
            <w:tcW w:w="3260" w:type="dxa"/>
          </w:tcPr>
          <w:p w:rsidR="00D8528A" w:rsidRPr="00CC79FF" w:rsidRDefault="00D8528A" w:rsidP="00ED6EBF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Necesitatea repararii masinilor, utilajelor si instalatiilor.</w:t>
            </w:r>
          </w:p>
        </w:tc>
        <w:tc>
          <w:tcPr>
            <w:tcW w:w="160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Rusu Maria</w:t>
            </w:r>
          </w:p>
        </w:tc>
        <w:tc>
          <w:tcPr>
            <w:tcW w:w="1440" w:type="dxa"/>
          </w:tcPr>
          <w:p w:rsidR="00D8528A" w:rsidRPr="00CC79FF" w:rsidRDefault="00D8528A" w:rsidP="00CE66D8">
            <w:pPr>
              <w:rPr>
                <w:lang w:val="ro-RO"/>
              </w:rPr>
            </w:pPr>
            <w:r w:rsidRPr="00CC79FF">
              <w:t>ANDREŞOIU BOGDAN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2</w:t>
            </w:r>
          </w:p>
        </w:tc>
        <w:tc>
          <w:tcPr>
            <w:tcW w:w="3600" w:type="dxa"/>
          </w:tcPr>
          <w:p w:rsidR="00D8528A" w:rsidRPr="00CC79FF" w:rsidRDefault="00D8528A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MIII-Repararea si punerea in functiune a masinilor , utilajelor si instalatiilor</w:t>
            </w:r>
          </w:p>
        </w:tc>
        <w:tc>
          <w:tcPr>
            <w:tcW w:w="3260" w:type="dxa"/>
          </w:tcPr>
          <w:p w:rsidR="00D8528A" w:rsidRPr="00C55A5E" w:rsidRDefault="00D8528A" w:rsidP="00ED6EBF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Intretinerea sistemelor tehnice.</w:t>
            </w:r>
          </w:p>
        </w:tc>
        <w:tc>
          <w:tcPr>
            <w:tcW w:w="160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Rusu Maria</w:t>
            </w:r>
          </w:p>
        </w:tc>
        <w:tc>
          <w:tcPr>
            <w:tcW w:w="1440" w:type="dxa"/>
          </w:tcPr>
          <w:p w:rsidR="00D8528A" w:rsidRPr="00CC79FF" w:rsidRDefault="00D8528A" w:rsidP="00CE66D8">
            <w:r w:rsidRPr="00CC79FF">
              <w:t xml:space="preserve">ANDRONIC ADINA 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3</w:t>
            </w:r>
          </w:p>
        </w:tc>
        <w:tc>
          <w:tcPr>
            <w:tcW w:w="3600" w:type="dxa"/>
          </w:tcPr>
          <w:p w:rsidR="00D8528A" w:rsidRPr="00CC79FF" w:rsidRDefault="00D8528A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MIII-Repararea si punerea in functiune a masinilor , utilajelor si instalatiilor</w:t>
            </w:r>
          </w:p>
        </w:tc>
        <w:tc>
          <w:tcPr>
            <w:tcW w:w="3260" w:type="dxa"/>
          </w:tcPr>
          <w:p w:rsidR="00D8528A" w:rsidRPr="00C55A5E" w:rsidRDefault="00D8528A" w:rsidP="00ED6EBF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Ungerea sistemelor tehnice.</w:t>
            </w:r>
          </w:p>
          <w:p w:rsidR="00D8528A" w:rsidRPr="00C55A5E" w:rsidRDefault="00D8528A" w:rsidP="00ED6EB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Rusu Maria</w:t>
            </w:r>
          </w:p>
        </w:tc>
        <w:tc>
          <w:tcPr>
            <w:tcW w:w="1440" w:type="dxa"/>
          </w:tcPr>
          <w:p w:rsidR="00D8528A" w:rsidRPr="00CC79FF" w:rsidRDefault="00D8528A" w:rsidP="00CE66D8">
            <w:r w:rsidRPr="00CC79FF">
              <w:t xml:space="preserve">BOGDAN B. ALINA 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4</w:t>
            </w:r>
          </w:p>
        </w:tc>
        <w:tc>
          <w:tcPr>
            <w:tcW w:w="3600" w:type="dxa"/>
          </w:tcPr>
          <w:p w:rsidR="00D8528A" w:rsidRPr="00CC79FF" w:rsidRDefault="00D8528A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MIII-Repararea si punerea in functiune a masinilor , utilajelor si instalatiilor</w:t>
            </w:r>
          </w:p>
        </w:tc>
        <w:tc>
          <w:tcPr>
            <w:tcW w:w="3260" w:type="dxa"/>
          </w:tcPr>
          <w:p w:rsidR="00D8528A" w:rsidRPr="00C55A5E" w:rsidRDefault="00D8528A" w:rsidP="00ED6EBF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Uzarea sistemelor.</w:t>
            </w:r>
          </w:p>
        </w:tc>
        <w:tc>
          <w:tcPr>
            <w:tcW w:w="1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Rusu Maria</w:t>
            </w:r>
          </w:p>
        </w:tc>
        <w:tc>
          <w:tcPr>
            <w:tcW w:w="1440" w:type="dxa"/>
          </w:tcPr>
          <w:p w:rsidR="00D8528A" w:rsidRPr="00CC79FF" w:rsidRDefault="00D8528A" w:rsidP="00CE66D8">
            <w:r w:rsidRPr="00CC79FF">
              <w:t xml:space="preserve">BOLDIJAR V. ANAMARIA </w:t>
            </w:r>
          </w:p>
        </w:tc>
      </w:tr>
      <w:tr w:rsidR="00D8528A" w:rsidRPr="00C55A5E" w:rsidTr="00CC79FF">
        <w:trPr>
          <w:cantSplit/>
          <w:trHeight w:val="411"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5</w:t>
            </w:r>
          </w:p>
        </w:tc>
        <w:tc>
          <w:tcPr>
            <w:tcW w:w="3600" w:type="dxa"/>
          </w:tcPr>
          <w:p w:rsidR="00D8528A" w:rsidRPr="00CC79FF" w:rsidRDefault="00D8528A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MIII-Repararea si punerea in functiune a masinilor , utilajelor si instalatiilor</w:t>
            </w:r>
          </w:p>
        </w:tc>
        <w:tc>
          <w:tcPr>
            <w:tcW w:w="3260" w:type="dxa"/>
          </w:tcPr>
          <w:p w:rsidR="00D8528A" w:rsidRPr="00C55A5E" w:rsidRDefault="00D8528A" w:rsidP="00ED6EBF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Lucrari de reparatii.</w:t>
            </w:r>
          </w:p>
        </w:tc>
        <w:tc>
          <w:tcPr>
            <w:tcW w:w="1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Rusu Maria</w:t>
            </w:r>
          </w:p>
        </w:tc>
        <w:tc>
          <w:tcPr>
            <w:tcW w:w="1440" w:type="dxa"/>
          </w:tcPr>
          <w:p w:rsidR="00D8528A" w:rsidRPr="00CC79FF" w:rsidRDefault="00D8528A" w:rsidP="0010437C">
            <w:pPr>
              <w:rPr>
                <w:lang w:val="fr-FR"/>
              </w:rPr>
            </w:pPr>
            <w:r w:rsidRPr="00CC79FF">
              <w:rPr>
                <w:lang w:val="fr-FR"/>
              </w:rPr>
              <w:t xml:space="preserve">BUCUR G. ROXANA 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6</w:t>
            </w:r>
          </w:p>
        </w:tc>
        <w:tc>
          <w:tcPr>
            <w:tcW w:w="3600" w:type="dxa"/>
          </w:tcPr>
          <w:p w:rsidR="00D8528A" w:rsidRPr="00CC79FF" w:rsidRDefault="00D8528A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MIII-Repararea si punerea in functiune a masinilor , utilajelor si instalatiilor</w:t>
            </w:r>
          </w:p>
        </w:tc>
        <w:tc>
          <w:tcPr>
            <w:tcW w:w="3260" w:type="dxa"/>
          </w:tcPr>
          <w:p w:rsidR="00D8528A" w:rsidRPr="00CC79FF" w:rsidRDefault="00D8528A" w:rsidP="00ED6EBF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Defecte aparute la asamblarile nituite , filetate, prin pene si caneluri.</w:t>
            </w:r>
          </w:p>
        </w:tc>
        <w:tc>
          <w:tcPr>
            <w:tcW w:w="160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Rusu Maria</w:t>
            </w:r>
          </w:p>
        </w:tc>
        <w:tc>
          <w:tcPr>
            <w:tcW w:w="1440" w:type="dxa"/>
          </w:tcPr>
          <w:p w:rsidR="00D8528A" w:rsidRPr="00CC79FF" w:rsidRDefault="00D8528A" w:rsidP="0010437C">
            <w:pPr>
              <w:rPr>
                <w:lang w:val="ro-RO"/>
              </w:rPr>
            </w:pPr>
            <w:r w:rsidRPr="00CC79FF">
              <w:rPr>
                <w:lang w:val="fr-FR"/>
              </w:rPr>
              <w:t xml:space="preserve">CĂLIN  CRISTIAN 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7</w:t>
            </w:r>
          </w:p>
        </w:tc>
        <w:tc>
          <w:tcPr>
            <w:tcW w:w="3600" w:type="dxa"/>
          </w:tcPr>
          <w:p w:rsidR="00D8528A" w:rsidRPr="00CC79FF" w:rsidRDefault="00D8528A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MI-Instalatii de ridicat si transportat</w:t>
            </w:r>
          </w:p>
        </w:tc>
        <w:tc>
          <w:tcPr>
            <w:tcW w:w="3260" w:type="dxa"/>
          </w:tcPr>
          <w:p w:rsidR="00D8528A" w:rsidRPr="00CC79FF" w:rsidRDefault="00D8528A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Moduri de actionare a instalatiilor de ridicat</w:t>
            </w:r>
          </w:p>
        </w:tc>
        <w:tc>
          <w:tcPr>
            <w:tcW w:w="160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Lupu Ioan</w:t>
            </w:r>
          </w:p>
        </w:tc>
        <w:tc>
          <w:tcPr>
            <w:tcW w:w="1440" w:type="dxa"/>
          </w:tcPr>
          <w:p w:rsidR="00D8528A" w:rsidRPr="00CC79FF" w:rsidRDefault="00D8528A" w:rsidP="00CE66D8">
            <w:r w:rsidRPr="00CC79FF">
              <w:t>CIMPEAN EMANUEL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8</w:t>
            </w:r>
          </w:p>
        </w:tc>
        <w:tc>
          <w:tcPr>
            <w:tcW w:w="3600" w:type="dxa"/>
          </w:tcPr>
          <w:p w:rsidR="00D8528A" w:rsidRPr="00CC79FF" w:rsidRDefault="00D8528A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MI-Instalatii de ridicat si transportat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Componente ale instalatiilor de ridicat si transportat</w:t>
            </w:r>
          </w:p>
        </w:tc>
        <w:tc>
          <w:tcPr>
            <w:tcW w:w="1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Lupu Ioan</w:t>
            </w:r>
          </w:p>
        </w:tc>
        <w:tc>
          <w:tcPr>
            <w:tcW w:w="1440" w:type="dxa"/>
          </w:tcPr>
          <w:p w:rsidR="00D8528A" w:rsidRPr="00CC79FF" w:rsidRDefault="00D8528A" w:rsidP="0010437C">
            <w:r w:rsidRPr="00CC79FF">
              <w:t xml:space="preserve">CUCEU M. ROXANA 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9</w:t>
            </w:r>
          </w:p>
        </w:tc>
        <w:tc>
          <w:tcPr>
            <w:tcW w:w="3600" w:type="dxa"/>
          </w:tcPr>
          <w:p w:rsidR="00D8528A" w:rsidRPr="00CC79FF" w:rsidRDefault="00D8528A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MI-Instalatii de ridicat si transportat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Exploatarea instalatiilor de ridicat</w:t>
            </w:r>
          </w:p>
        </w:tc>
        <w:tc>
          <w:tcPr>
            <w:tcW w:w="1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Lupu Ioan</w:t>
            </w:r>
          </w:p>
        </w:tc>
        <w:tc>
          <w:tcPr>
            <w:tcW w:w="1440" w:type="dxa"/>
          </w:tcPr>
          <w:p w:rsidR="00D8528A" w:rsidRPr="00CC79FF" w:rsidRDefault="00D8528A" w:rsidP="00CE66D8">
            <w:r w:rsidRPr="00CC79FF">
              <w:t xml:space="preserve">GOCI I. BOGDAN </w:t>
            </w:r>
          </w:p>
        </w:tc>
      </w:tr>
      <w:tr w:rsidR="00D8528A" w:rsidRPr="00C55A5E" w:rsidTr="00CC79FF">
        <w:trPr>
          <w:cantSplit/>
          <w:trHeight w:val="557"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10</w:t>
            </w:r>
          </w:p>
        </w:tc>
        <w:tc>
          <w:tcPr>
            <w:tcW w:w="3600" w:type="dxa"/>
          </w:tcPr>
          <w:p w:rsidR="00D8528A" w:rsidRPr="00CC79FF" w:rsidRDefault="00D8528A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MI-Instalatii de ridicat si transportat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Intretinerea instalatiilor de ridicat si transportat</w:t>
            </w:r>
          </w:p>
        </w:tc>
        <w:tc>
          <w:tcPr>
            <w:tcW w:w="1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Lupu Ioan</w:t>
            </w:r>
          </w:p>
        </w:tc>
        <w:tc>
          <w:tcPr>
            <w:tcW w:w="1440" w:type="dxa"/>
          </w:tcPr>
          <w:p w:rsidR="00D8528A" w:rsidRPr="00CC79FF" w:rsidRDefault="00D8528A" w:rsidP="0010437C">
            <w:r w:rsidRPr="00CC79FF">
              <w:t xml:space="preserve">GORGAN    MĂDĂLINA 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11</w:t>
            </w:r>
          </w:p>
        </w:tc>
        <w:tc>
          <w:tcPr>
            <w:tcW w:w="3600" w:type="dxa"/>
          </w:tcPr>
          <w:p w:rsidR="00D8528A" w:rsidRPr="00CC79FF" w:rsidRDefault="00D8528A" w:rsidP="0052558F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MII-Intretinerea si repararea instalatiilor hidraulice si pneumatice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Operatii de intretinere a sistemelor hidraulice</w:t>
            </w:r>
          </w:p>
        </w:tc>
        <w:tc>
          <w:tcPr>
            <w:tcW w:w="1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Lupu Ioan</w:t>
            </w:r>
          </w:p>
        </w:tc>
        <w:tc>
          <w:tcPr>
            <w:tcW w:w="1440" w:type="dxa"/>
          </w:tcPr>
          <w:p w:rsidR="00D8528A" w:rsidRPr="00CC79FF" w:rsidRDefault="00D8528A" w:rsidP="0010437C">
            <w:r w:rsidRPr="00CC79FF">
              <w:t xml:space="preserve">HANGEA   ADINA 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12</w:t>
            </w:r>
          </w:p>
        </w:tc>
        <w:tc>
          <w:tcPr>
            <w:tcW w:w="3600" w:type="dxa"/>
          </w:tcPr>
          <w:p w:rsidR="00D8528A" w:rsidRPr="00CC79FF" w:rsidRDefault="00D8528A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MII-Intretinerea si repararea instalatiilor hidraulice si pneumatice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Motoare hidraulice</w:t>
            </w:r>
          </w:p>
        </w:tc>
        <w:tc>
          <w:tcPr>
            <w:tcW w:w="1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Lupu Ioan</w:t>
            </w:r>
          </w:p>
        </w:tc>
        <w:tc>
          <w:tcPr>
            <w:tcW w:w="1440" w:type="dxa"/>
          </w:tcPr>
          <w:p w:rsidR="00D8528A" w:rsidRPr="00CC79FF" w:rsidRDefault="00D8528A" w:rsidP="0010437C">
            <w:r w:rsidRPr="00CC79FF">
              <w:t xml:space="preserve">IAR D. BIANCA 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</w:tcPr>
          <w:p w:rsidR="00D8528A" w:rsidRPr="00CC79FF" w:rsidRDefault="00D8528A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MII-Intretinerea si repararea instalatiilor hidraulice si pneumatice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Intretinerea instalatiilor pneumatice</w:t>
            </w:r>
          </w:p>
        </w:tc>
        <w:tc>
          <w:tcPr>
            <w:tcW w:w="160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 xml:space="preserve"> Sas  Aurelia</w:t>
            </w:r>
          </w:p>
        </w:tc>
        <w:tc>
          <w:tcPr>
            <w:tcW w:w="1440" w:type="dxa"/>
          </w:tcPr>
          <w:p w:rsidR="00D8528A" w:rsidRPr="00CC79FF" w:rsidRDefault="00D8528A" w:rsidP="0010437C">
            <w:r w:rsidRPr="00CC79FF">
              <w:t xml:space="preserve">LĂCĂTUŞ P. PETRUŢĂ 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14</w:t>
            </w:r>
          </w:p>
        </w:tc>
        <w:tc>
          <w:tcPr>
            <w:tcW w:w="3600" w:type="dxa"/>
          </w:tcPr>
          <w:p w:rsidR="00D8528A" w:rsidRPr="00CC79FF" w:rsidRDefault="00D8528A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MII-Intretinerea si repararea instalatiilor hidraulice si pneumatice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Turbocompresoare- intretinere si reparatii</w:t>
            </w:r>
          </w:p>
        </w:tc>
        <w:tc>
          <w:tcPr>
            <w:tcW w:w="160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 xml:space="preserve"> Sas  Aurelia</w:t>
            </w:r>
          </w:p>
        </w:tc>
        <w:tc>
          <w:tcPr>
            <w:tcW w:w="1440" w:type="dxa"/>
          </w:tcPr>
          <w:p w:rsidR="00D8528A" w:rsidRPr="00CC79FF" w:rsidRDefault="00D8528A" w:rsidP="0010437C">
            <w:r w:rsidRPr="00CC79FF">
              <w:t xml:space="preserve">LUNGU M. MIHAI </w:t>
            </w:r>
          </w:p>
        </w:tc>
      </w:tr>
      <w:tr w:rsidR="00D8528A" w:rsidRPr="00C55A5E" w:rsidTr="00CC79FF">
        <w:trPr>
          <w:cantSplit/>
          <w:trHeight w:val="215"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15</w:t>
            </w:r>
          </w:p>
        </w:tc>
        <w:tc>
          <w:tcPr>
            <w:tcW w:w="3600" w:type="dxa"/>
          </w:tcPr>
          <w:p w:rsidR="00D8528A" w:rsidRPr="00CC79FF" w:rsidRDefault="00D8528A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MII-Intretinerea si repararea instalatiilor hidraulice si pneumatice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Compresoare cu piston</w:t>
            </w:r>
          </w:p>
        </w:tc>
        <w:tc>
          <w:tcPr>
            <w:tcW w:w="160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Sas  Aurelia</w:t>
            </w:r>
          </w:p>
        </w:tc>
        <w:tc>
          <w:tcPr>
            <w:tcW w:w="1440" w:type="dxa"/>
          </w:tcPr>
          <w:p w:rsidR="00D8528A" w:rsidRPr="00CC79FF" w:rsidRDefault="00D8528A" w:rsidP="0010437C">
            <w:pPr>
              <w:rPr>
                <w:lang w:val="fr-FR"/>
              </w:rPr>
            </w:pPr>
            <w:r w:rsidRPr="00CC79FF">
              <w:rPr>
                <w:lang w:val="fr-FR"/>
              </w:rPr>
              <w:t xml:space="preserve">MOLDOVAN V. ROXANA 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16</w:t>
            </w:r>
          </w:p>
        </w:tc>
        <w:tc>
          <w:tcPr>
            <w:tcW w:w="3600" w:type="dxa"/>
          </w:tcPr>
          <w:p w:rsidR="00D8528A" w:rsidRPr="00CC79FF" w:rsidRDefault="00D8528A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MII-Intretinerea si repararea instalatiilor hidraulice si pneumatice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Pompe hidraulice- intretinere si reparatii</w:t>
            </w:r>
          </w:p>
        </w:tc>
        <w:tc>
          <w:tcPr>
            <w:tcW w:w="160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Sas  Aurelia</w:t>
            </w:r>
          </w:p>
        </w:tc>
        <w:tc>
          <w:tcPr>
            <w:tcW w:w="1440" w:type="dxa"/>
          </w:tcPr>
          <w:p w:rsidR="00D8528A" w:rsidRPr="00CC79FF" w:rsidRDefault="00D8528A" w:rsidP="00CE66D8">
            <w:r w:rsidRPr="00CC79FF">
              <w:t xml:space="preserve">MUNTEAN I. NICOLAE </w:t>
            </w:r>
          </w:p>
        </w:tc>
      </w:tr>
      <w:tr w:rsidR="00D8528A" w:rsidRPr="00C55A5E" w:rsidTr="00CC79FF">
        <w:trPr>
          <w:cantSplit/>
          <w:trHeight w:val="530"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17</w:t>
            </w:r>
          </w:p>
          <w:p w:rsidR="00D8528A" w:rsidRPr="00C55A5E" w:rsidRDefault="00D8528A" w:rsidP="001E3C7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</w:tcPr>
          <w:p w:rsidR="00D8528A" w:rsidRPr="00CC79FF" w:rsidRDefault="00D8528A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MII-Intretinerea si repararea instalatiilor hidraulice si pneumatice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Exploatarea instalatiilor pneumatice</w:t>
            </w:r>
          </w:p>
        </w:tc>
        <w:tc>
          <w:tcPr>
            <w:tcW w:w="160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Sas  Aurelia</w:t>
            </w:r>
          </w:p>
        </w:tc>
        <w:tc>
          <w:tcPr>
            <w:tcW w:w="1440" w:type="dxa"/>
          </w:tcPr>
          <w:p w:rsidR="00D8528A" w:rsidRPr="00CC79FF" w:rsidRDefault="00D8528A" w:rsidP="0010437C">
            <w:r w:rsidRPr="00CC79FF">
              <w:t xml:space="preserve">PETREANU L.IONUŢ </w:t>
            </w:r>
          </w:p>
        </w:tc>
      </w:tr>
      <w:tr w:rsidR="00D8528A" w:rsidRPr="00C55A5E" w:rsidTr="00CC79FF">
        <w:trPr>
          <w:cantSplit/>
          <w:trHeight w:val="652"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18</w:t>
            </w:r>
          </w:p>
        </w:tc>
        <w:tc>
          <w:tcPr>
            <w:tcW w:w="3600" w:type="dxa"/>
          </w:tcPr>
          <w:p w:rsidR="00D8528A" w:rsidRPr="00CC79FF" w:rsidRDefault="00D8528A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MII-Intretinerea si repararea instalatiilor hidraulice si pneumatice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Exploatarea instalatiilor hidraulice</w:t>
            </w:r>
          </w:p>
        </w:tc>
        <w:tc>
          <w:tcPr>
            <w:tcW w:w="160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Sas  Aurelia</w:t>
            </w:r>
          </w:p>
          <w:p w:rsidR="00D8528A" w:rsidRPr="00C55A5E" w:rsidRDefault="00D8528A" w:rsidP="001E3C7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D8528A" w:rsidRPr="00CC79FF" w:rsidRDefault="00D8528A" w:rsidP="0010437C">
            <w:r w:rsidRPr="00CC79FF">
              <w:t xml:space="preserve">POPA S LOREDANA 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</w:p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19</w:t>
            </w:r>
          </w:p>
        </w:tc>
        <w:tc>
          <w:tcPr>
            <w:tcW w:w="360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M4-Circulatia fluidelor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Fitinguri- componente ale unei insta</w:t>
            </w:r>
            <w:r w:rsidRPr="00C55A5E">
              <w:rPr>
                <w:rFonts w:ascii="Tahoma" w:hAnsi="Tahoma" w:cs="Tahoma"/>
                <w:sz w:val="24"/>
                <w:szCs w:val="24"/>
                <w:lang w:val="es-ES"/>
              </w:rPr>
              <w:t>ș</w:t>
            </w:r>
            <w:r w:rsidRPr="00C55A5E">
              <w:rPr>
                <w:sz w:val="24"/>
                <w:szCs w:val="24"/>
                <w:lang w:val="es-ES"/>
              </w:rPr>
              <w:t>atii hidraulice</w:t>
            </w:r>
          </w:p>
        </w:tc>
        <w:tc>
          <w:tcPr>
            <w:tcW w:w="160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Noja Ioan</w:t>
            </w:r>
          </w:p>
        </w:tc>
        <w:tc>
          <w:tcPr>
            <w:tcW w:w="1440" w:type="dxa"/>
          </w:tcPr>
          <w:p w:rsidR="00D8528A" w:rsidRPr="00CC79FF" w:rsidRDefault="00D8528A" w:rsidP="00CE66D8">
            <w:r w:rsidRPr="00CC79FF">
              <w:t>ŞANDRU I. EMILIAN VASILE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52558F">
            <w:pPr>
              <w:jc w:val="center"/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20</w:t>
            </w:r>
          </w:p>
          <w:p w:rsidR="00D8528A" w:rsidRPr="00C55A5E" w:rsidRDefault="00D8528A" w:rsidP="0052558F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M4-Circulatia fluidelor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Instalatii de ungere</w:t>
            </w:r>
          </w:p>
        </w:tc>
        <w:tc>
          <w:tcPr>
            <w:tcW w:w="1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Noja Ioan</w:t>
            </w:r>
          </w:p>
        </w:tc>
        <w:tc>
          <w:tcPr>
            <w:tcW w:w="1440" w:type="dxa"/>
          </w:tcPr>
          <w:p w:rsidR="00D8528A" w:rsidRPr="00CC79FF" w:rsidRDefault="00D8528A" w:rsidP="00CE66D8">
            <w:r w:rsidRPr="00CC79FF">
              <w:t xml:space="preserve">SIMA   RALUCA  ANDREEA 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52558F">
            <w:pPr>
              <w:jc w:val="center"/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21</w:t>
            </w:r>
          </w:p>
          <w:p w:rsidR="00D8528A" w:rsidRPr="00C55A5E" w:rsidRDefault="00D8528A" w:rsidP="005255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M4-Circulatia fluidelor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Filtre si distribuitoare</w:t>
            </w:r>
          </w:p>
        </w:tc>
        <w:tc>
          <w:tcPr>
            <w:tcW w:w="1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Noja Ioan</w:t>
            </w:r>
          </w:p>
        </w:tc>
        <w:tc>
          <w:tcPr>
            <w:tcW w:w="1440" w:type="dxa"/>
          </w:tcPr>
          <w:p w:rsidR="00D8528A" w:rsidRPr="00CC79FF" w:rsidRDefault="00D8528A" w:rsidP="00CE66D8">
            <w:r w:rsidRPr="00CC79FF">
              <w:t xml:space="preserve">STĂNILĂ A.IULIANA 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22</w:t>
            </w:r>
          </w:p>
        </w:tc>
        <w:tc>
          <w:tcPr>
            <w:tcW w:w="3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M4-Circulatia fluidelor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Repararea instalatiilor hidraulice</w:t>
            </w:r>
          </w:p>
        </w:tc>
        <w:tc>
          <w:tcPr>
            <w:tcW w:w="1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Noja Ioan</w:t>
            </w:r>
          </w:p>
        </w:tc>
        <w:tc>
          <w:tcPr>
            <w:tcW w:w="1440" w:type="dxa"/>
          </w:tcPr>
          <w:p w:rsidR="00D8528A" w:rsidRPr="00CC79FF" w:rsidRDefault="00D8528A" w:rsidP="00CE66D8">
            <w:pPr>
              <w:rPr>
                <w:lang w:val="fr-FR"/>
              </w:rPr>
            </w:pPr>
            <w:r w:rsidRPr="00CC79FF">
              <w:rPr>
                <w:lang w:val="fr-FR"/>
              </w:rPr>
              <w:t xml:space="preserve">TIRONIAC S. ALEXANDRU 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23</w:t>
            </w:r>
          </w:p>
        </w:tc>
        <w:tc>
          <w:tcPr>
            <w:tcW w:w="3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M4-Circulatia fluidelor</w:t>
            </w:r>
          </w:p>
        </w:tc>
        <w:tc>
          <w:tcPr>
            <w:tcW w:w="3260" w:type="dxa"/>
          </w:tcPr>
          <w:p w:rsidR="00D8528A" w:rsidRPr="00CC79FF" w:rsidRDefault="00D8528A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Aparatura de control a instalatiilor hidraulice</w:t>
            </w:r>
          </w:p>
        </w:tc>
        <w:tc>
          <w:tcPr>
            <w:tcW w:w="1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Noja Ioan</w:t>
            </w:r>
          </w:p>
        </w:tc>
        <w:tc>
          <w:tcPr>
            <w:tcW w:w="1440" w:type="dxa"/>
          </w:tcPr>
          <w:p w:rsidR="00D8528A" w:rsidRPr="00CC79FF" w:rsidRDefault="00D8528A" w:rsidP="00CE66D8">
            <w:r w:rsidRPr="00CC79FF">
              <w:t xml:space="preserve">VARGA  M. ROXANA LIDIA </w:t>
            </w:r>
          </w:p>
        </w:tc>
      </w:tr>
      <w:tr w:rsidR="00D8528A" w:rsidRPr="00C55A5E" w:rsidTr="00CC79FF">
        <w:trPr>
          <w:cantSplit/>
        </w:trPr>
        <w:tc>
          <w:tcPr>
            <w:tcW w:w="54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24</w:t>
            </w:r>
          </w:p>
        </w:tc>
        <w:tc>
          <w:tcPr>
            <w:tcW w:w="3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M4-Circulatia fluidelor</w:t>
            </w:r>
          </w:p>
        </w:tc>
        <w:tc>
          <w:tcPr>
            <w:tcW w:w="3260" w:type="dxa"/>
          </w:tcPr>
          <w:p w:rsidR="00D8528A" w:rsidRPr="00C55A5E" w:rsidRDefault="00D8528A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Intretinerea instalatiilor pneumatice</w:t>
            </w:r>
          </w:p>
        </w:tc>
        <w:tc>
          <w:tcPr>
            <w:tcW w:w="1600" w:type="dxa"/>
          </w:tcPr>
          <w:p w:rsidR="00D8528A" w:rsidRPr="00C55A5E" w:rsidRDefault="00D8528A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Noja Ioan</w:t>
            </w:r>
          </w:p>
        </w:tc>
        <w:tc>
          <w:tcPr>
            <w:tcW w:w="1440" w:type="dxa"/>
          </w:tcPr>
          <w:p w:rsidR="00D8528A" w:rsidRPr="00CC79FF" w:rsidRDefault="00D8528A" w:rsidP="00CE66D8">
            <w:r w:rsidRPr="00CC79FF">
              <w:t xml:space="preserve">VEREŞ G. ALIN DUMITRU </w:t>
            </w:r>
          </w:p>
        </w:tc>
      </w:tr>
    </w:tbl>
    <w:p w:rsidR="00D8528A" w:rsidRPr="00C55A5E" w:rsidRDefault="00D8528A" w:rsidP="00475D5F">
      <w:pPr>
        <w:rPr>
          <w:sz w:val="24"/>
          <w:szCs w:val="24"/>
        </w:rPr>
      </w:pPr>
      <w:r w:rsidRPr="00C55A5E">
        <w:rPr>
          <w:sz w:val="24"/>
          <w:szCs w:val="24"/>
        </w:rPr>
        <w:t xml:space="preserve">                                                               </w:t>
      </w:r>
    </w:p>
    <w:p w:rsidR="00D8528A" w:rsidRPr="00CC79FF" w:rsidRDefault="00D8528A" w:rsidP="00475D5F">
      <w:pPr>
        <w:rPr>
          <w:sz w:val="28"/>
          <w:szCs w:val="28"/>
        </w:rPr>
      </w:pPr>
      <w:r w:rsidRPr="00CC79FF">
        <w:rPr>
          <w:sz w:val="28"/>
          <w:szCs w:val="28"/>
        </w:rPr>
        <w:t xml:space="preserve">                                                                       Director,</w:t>
      </w:r>
    </w:p>
    <w:p w:rsidR="00D8528A" w:rsidRPr="00CC79FF" w:rsidRDefault="00D8528A" w:rsidP="00475D5F">
      <w:pPr>
        <w:rPr>
          <w:sz w:val="28"/>
          <w:szCs w:val="28"/>
        </w:rPr>
      </w:pPr>
      <w:r w:rsidRPr="00CC79FF">
        <w:rPr>
          <w:sz w:val="28"/>
          <w:szCs w:val="28"/>
        </w:rPr>
        <w:t xml:space="preserve">                                                                  Prof. Dionisie BULZ</w:t>
      </w:r>
    </w:p>
    <w:p w:rsidR="00D8528A" w:rsidRPr="00C55A5E" w:rsidRDefault="00D8528A" w:rsidP="00475D5F">
      <w:pPr>
        <w:rPr>
          <w:sz w:val="24"/>
          <w:szCs w:val="24"/>
        </w:rPr>
      </w:pPr>
    </w:p>
    <w:p w:rsidR="00D8528A" w:rsidRPr="00C55A5E" w:rsidRDefault="00D8528A" w:rsidP="00475D5F">
      <w:pPr>
        <w:rPr>
          <w:sz w:val="24"/>
          <w:szCs w:val="24"/>
        </w:rPr>
      </w:pPr>
    </w:p>
    <w:p w:rsidR="00D8528A" w:rsidRPr="00C55A5E" w:rsidRDefault="00D8528A" w:rsidP="00475D5F">
      <w:pPr>
        <w:rPr>
          <w:sz w:val="24"/>
          <w:szCs w:val="24"/>
        </w:rPr>
      </w:pPr>
    </w:p>
    <w:p w:rsidR="00D8528A" w:rsidRPr="00C55A5E" w:rsidRDefault="00D8528A" w:rsidP="00475D5F">
      <w:pPr>
        <w:rPr>
          <w:sz w:val="24"/>
          <w:szCs w:val="24"/>
        </w:rPr>
      </w:pPr>
    </w:p>
    <w:p w:rsidR="00D8528A" w:rsidRPr="00C55A5E" w:rsidRDefault="00D8528A" w:rsidP="00475D5F">
      <w:pPr>
        <w:rPr>
          <w:sz w:val="24"/>
          <w:szCs w:val="24"/>
        </w:rPr>
      </w:pPr>
    </w:p>
    <w:p w:rsidR="00D8528A" w:rsidRPr="00C55A5E" w:rsidRDefault="00D8528A">
      <w:pPr>
        <w:rPr>
          <w:sz w:val="24"/>
          <w:szCs w:val="24"/>
        </w:rPr>
      </w:pPr>
    </w:p>
    <w:sectPr w:rsidR="00D8528A" w:rsidRPr="00C55A5E" w:rsidSect="009E2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D5F"/>
    <w:rsid w:val="0010437C"/>
    <w:rsid w:val="001E3C71"/>
    <w:rsid w:val="002C5ECF"/>
    <w:rsid w:val="00444CB0"/>
    <w:rsid w:val="00453E50"/>
    <w:rsid w:val="00470B2B"/>
    <w:rsid w:val="00475D5F"/>
    <w:rsid w:val="0052558F"/>
    <w:rsid w:val="005C2D76"/>
    <w:rsid w:val="00721DEA"/>
    <w:rsid w:val="007764E4"/>
    <w:rsid w:val="00874A31"/>
    <w:rsid w:val="009E2A55"/>
    <w:rsid w:val="00A73064"/>
    <w:rsid w:val="00AC5330"/>
    <w:rsid w:val="00AE6E5B"/>
    <w:rsid w:val="00B0132B"/>
    <w:rsid w:val="00C54CA8"/>
    <w:rsid w:val="00C55A5E"/>
    <w:rsid w:val="00CC79FF"/>
    <w:rsid w:val="00CE66D8"/>
    <w:rsid w:val="00D8528A"/>
    <w:rsid w:val="00E421C6"/>
    <w:rsid w:val="00ED6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D5F"/>
    <w:rPr>
      <w:rFonts w:ascii="Times New Roman" w:eastAsia="Times New Roman" w:hAnsi="Times New Roman"/>
      <w:sz w:val="20"/>
      <w:szCs w:val="20"/>
      <w:lang w:val="en-US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5D5F"/>
    <w:pPr>
      <w:keepNext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75D5F"/>
    <w:pPr>
      <w:keepNext/>
      <w:outlineLvl w:val="1"/>
    </w:pPr>
    <w:rPr>
      <w:sz w:val="40"/>
      <w:szCs w:val="40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75D5F"/>
    <w:pPr>
      <w:keepNext/>
      <w:outlineLvl w:val="2"/>
    </w:pPr>
    <w:rPr>
      <w:sz w:val="24"/>
      <w:szCs w:val="24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5D5F"/>
    <w:rPr>
      <w:rFonts w:ascii="Times New Roman" w:hAnsi="Times New Roman" w:cs="Times New Roman"/>
      <w:sz w:val="20"/>
      <w:szCs w:val="20"/>
      <w:lang w:val="en-US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75D5F"/>
    <w:rPr>
      <w:rFonts w:ascii="Times New Roman" w:hAnsi="Times New Roman" w:cs="Times New Roman"/>
      <w:sz w:val="20"/>
      <w:szCs w:val="20"/>
      <w:u w:val="single"/>
      <w:lang w:val="en-US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75D5F"/>
    <w:rPr>
      <w:rFonts w:ascii="Times New Roman" w:hAnsi="Times New Roman" w:cs="Times New Roman"/>
      <w:sz w:val="20"/>
      <w:szCs w:val="20"/>
      <w:u w:val="single"/>
      <w:lang w:val="en-US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564</Words>
  <Characters>3219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secretariat</cp:lastModifiedBy>
  <cp:revision>3</cp:revision>
  <dcterms:created xsi:type="dcterms:W3CDTF">2014-01-15T11:43:00Z</dcterms:created>
  <dcterms:modified xsi:type="dcterms:W3CDTF">2014-05-09T12:45:00Z</dcterms:modified>
</cp:coreProperties>
</file>